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BE" w:rsidRDefault="006D1EBE" w:rsidP="006D1EBE">
      <w:pPr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</w:pPr>
      <w:r w:rsidRPr="006D1EBE">
        <w:rPr>
          <w:rFonts w:ascii="黑体" w:eastAsia="黑体" w:hAnsi="宋体" w:cs="黑体" w:hint="eastAsia"/>
          <w:color w:val="000000"/>
          <w:kern w:val="0"/>
          <w:sz w:val="30"/>
          <w:szCs w:val="30"/>
          <w:lang w:bidi="ar"/>
        </w:rPr>
        <w:t>附件6</w:t>
      </w:r>
      <w:r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  <w:t xml:space="preserve"> </w:t>
      </w:r>
    </w:p>
    <w:p w:rsidR="00406A5A" w:rsidRDefault="00B30098" w:rsidP="006D1EBE">
      <w:pPr>
        <w:jc w:val="center"/>
        <w:rPr>
          <w:rFonts w:ascii="黑体" w:eastAsia="黑体" w:hAnsi="宋体" w:cs="黑体"/>
          <w:color w:val="000000"/>
          <w:kern w:val="0"/>
          <w:sz w:val="36"/>
          <w:szCs w:val="36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  <w:t>湘潭</w:t>
      </w:r>
      <w:proofErr w:type="gramStart"/>
      <w:r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  <w:t>医卫职业</w:t>
      </w:r>
      <w:proofErr w:type="gramEnd"/>
      <w:r>
        <w:rPr>
          <w:rFonts w:ascii="黑体" w:eastAsia="黑体" w:hAnsi="宋体" w:cs="黑体" w:hint="eastAsia"/>
          <w:color w:val="000000"/>
          <w:kern w:val="0"/>
          <w:sz w:val="36"/>
          <w:szCs w:val="36"/>
          <w:lang w:bidi="ar"/>
        </w:rPr>
        <w:t>技术学院优秀科研成果推荐申报汇总表</w:t>
      </w:r>
    </w:p>
    <w:p w:rsidR="00406A5A" w:rsidRDefault="00406A5A">
      <w:pPr>
        <w:jc w:val="center"/>
        <w:rPr>
          <w:rFonts w:ascii="黑体" w:eastAsia="黑体" w:hAnsi="宋体" w:cs="黑体"/>
          <w:color w:val="000000"/>
          <w:kern w:val="0"/>
          <w:sz w:val="36"/>
          <w:szCs w:val="36"/>
          <w:lang w:bidi="ar"/>
        </w:rPr>
      </w:pPr>
    </w:p>
    <w:p w:rsidR="00406A5A" w:rsidRDefault="00B30098">
      <w:pPr>
        <w:jc w:val="left"/>
        <w:rPr>
          <w:rFonts w:ascii="黑体" w:eastAsia="黑体" w:hAnsi="宋体" w:cs="黑体"/>
          <w:color w:val="000000"/>
          <w:kern w:val="0"/>
          <w:sz w:val="36"/>
          <w:szCs w:val="36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填报部门：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 xml:space="preserve">                      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填报日期：</w:t>
      </w:r>
    </w:p>
    <w:tbl>
      <w:tblPr>
        <w:tblW w:w="136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3856"/>
        <w:gridCol w:w="1576"/>
        <w:gridCol w:w="1786"/>
        <w:gridCol w:w="1756"/>
        <w:gridCol w:w="1516"/>
        <w:gridCol w:w="2559"/>
      </w:tblGrid>
      <w:tr w:rsidR="00406A5A">
        <w:trPr>
          <w:trHeight w:val="49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B300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B300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推荐成果名称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B300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成果类别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B300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成果形式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B300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申报人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B300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B3009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申报材料名称（数量）</w:t>
            </w:r>
          </w:p>
        </w:tc>
      </w:tr>
      <w:tr w:rsidR="00406A5A">
        <w:trPr>
          <w:trHeight w:val="4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Pr="008F3736" w:rsidRDefault="008F3736">
            <w:pPr>
              <w:rPr>
                <w:rFonts w:ascii="仿宋" w:eastAsia="仿宋" w:hAnsi="仿宋" w:cs="宋体" w:hint="eastAsia"/>
                <w:color w:val="000000"/>
                <w:sz w:val="18"/>
                <w:szCs w:val="18"/>
              </w:rPr>
            </w:pPr>
            <w:r w:rsidRPr="008F3736">
              <w:rPr>
                <w:rFonts w:ascii="仿宋" w:eastAsia="仿宋" w:hAnsi="仿宋" w:cs="宋体" w:hint="eastAsia"/>
                <w:color w:val="000000"/>
                <w:sz w:val="18"/>
                <w:szCs w:val="18"/>
              </w:rPr>
              <w:t>如课题（2项）、论文（3篇）、专利（2项）等</w:t>
            </w:r>
          </w:p>
        </w:tc>
      </w:tr>
      <w:tr w:rsidR="00406A5A">
        <w:trPr>
          <w:trHeight w:val="4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06A5A">
        <w:trPr>
          <w:trHeight w:val="4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06A5A">
        <w:trPr>
          <w:trHeight w:val="4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06A5A">
        <w:trPr>
          <w:trHeight w:val="4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06A5A">
        <w:trPr>
          <w:trHeight w:val="4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bookmarkStart w:id="0" w:name="_GoBack"/>
        <w:bookmarkEnd w:id="0"/>
      </w:tr>
      <w:tr w:rsidR="00406A5A">
        <w:trPr>
          <w:trHeight w:val="4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06A5A">
        <w:trPr>
          <w:trHeight w:val="4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06A5A">
        <w:trPr>
          <w:trHeight w:val="4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406A5A">
        <w:trPr>
          <w:trHeight w:val="4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6A5A" w:rsidRDefault="00406A5A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</w:tbl>
    <w:p w:rsidR="00406A5A" w:rsidRDefault="00B30098"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推荐单位（盖章）：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 xml:space="preserve">               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 xml:space="preserve">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lang w:bidi="ar"/>
        </w:rPr>
        <w:t>填报人及联系方式：</w:t>
      </w:r>
    </w:p>
    <w:sectPr w:rsidR="00406A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098" w:rsidRDefault="00B30098" w:rsidP="006D1EBE">
      <w:r>
        <w:separator/>
      </w:r>
    </w:p>
  </w:endnote>
  <w:endnote w:type="continuationSeparator" w:id="0">
    <w:p w:rsidR="00B30098" w:rsidRDefault="00B30098" w:rsidP="006D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098" w:rsidRDefault="00B30098" w:rsidP="006D1EBE">
      <w:r>
        <w:separator/>
      </w:r>
    </w:p>
  </w:footnote>
  <w:footnote w:type="continuationSeparator" w:id="0">
    <w:p w:rsidR="00B30098" w:rsidRDefault="00B30098" w:rsidP="006D1E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D48D4"/>
    <w:rsid w:val="00406A5A"/>
    <w:rsid w:val="006D1EBE"/>
    <w:rsid w:val="008F3736"/>
    <w:rsid w:val="00B30098"/>
    <w:rsid w:val="6D535020"/>
    <w:rsid w:val="7B7D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D1E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D1EB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D1E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D1EB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D1E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D1EB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D1E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D1EB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1</Pages>
  <Words>49</Words>
  <Characters>284</Characters>
  <Application>Microsoft Office Word</Application>
  <DocSecurity>0</DocSecurity>
  <Lines>2</Lines>
  <Paragraphs>1</Paragraphs>
  <ScaleCrop>false</ScaleCrop>
  <Company>china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陈罗湘</dc:creator>
  <cp:lastModifiedBy>AutoBVT</cp:lastModifiedBy>
  <cp:revision>3</cp:revision>
  <dcterms:created xsi:type="dcterms:W3CDTF">2018-10-12T06:20:00Z</dcterms:created>
  <dcterms:modified xsi:type="dcterms:W3CDTF">2020-09-10T07:53:00Z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